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3D635" w14:textId="45E75D6A" w:rsidR="00F67B30" w:rsidRDefault="00F67B30" w:rsidP="00F67B30">
      <w:pPr>
        <w:pStyle w:val="NoSpacing"/>
      </w:pPr>
      <w:r>
        <w:rPr>
          <w:u w:val="single"/>
        </w:rPr>
        <w:t>John SHIPMAN</w:t>
      </w:r>
      <w:r>
        <w:t xml:space="preserve">      (</w:t>
      </w:r>
      <w:r w:rsidR="00B12264">
        <w:t>d</w:t>
      </w:r>
      <w:r>
        <w:t>.1482)</w:t>
      </w:r>
    </w:p>
    <w:p w14:paraId="275D6C9F" w14:textId="77777777" w:rsidR="00F67B30" w:rsidRDefault="00F67B30" w:rsidP="00F67B30">
      <w:pPr>
        <w:pStyle w:val="NoSpacing"/>
      </w:pPr>
      <w:r>
        <w:t>Vicar of Granby, Nottinghamshire.</w:t>
      </w:r>
    </w:p>
    <w:p w14:paraId="461CE089" w14:textId="77777777" w:rsidR="00F67B30" w:rsidRDefault="00F67B30" w:rsidP="00F67B30">
      <w:pPr>
        <w:pStyle w:val="NoSpacing"/>
      </w:pPr>
    </w:p>
    <w:p w14:paraId="5CDEBA44" w14:textId="77777777" w:rsidR="00F67B30" w:rsidRDefault="00F67B30" w:rsidP="00F67B30">
      <w:pPr>
        <w:pStyle w:val="NoSpacing"/>
      </w:pPr>
    </w:p>
    <w:p w14:paraId="76BEDEC0" w14:textId="24575C10" w:rsidR="00FB6552" w:rsidRDefault="00FB6552" w:rsidP="00F67B30">
      <w:pPr>
        <w:pStyle w:val="NoSpacing"/>
      </w:pPr>
      <w:r>
        <w:t>25 May1482</w:t>
      </w:r>
      <w:r>
        <w:tab/>
        <w:t>He made his Will.   (W.Y.R. p.150)</w:t>
      </w:r>
    </w:p>
    <w:p w14:paraId="679C9C04" w14:textId="6AB0FBE4" w:rsidR="00F67B30" w:rsidRDefault="00F67B30" w:rsidP="00F67B30">
      <w:pPr>
        <w:pStyle w:val="NoSpacing"/>
      </w:pPr>
      <w:r>
        <w:t>23 Jun.</w:t>
      </w:r>
      <w:r w:rsidR="00FB6552">
        <w:tab/>
      </w:r>
      <w:r>
        <w:tab/>
        <w:t>He had died by this time.</w:t>
      </w:r>
    </w:p>
    <w:p w14:paraId="7E1A3312" w14:textId="77777777" w:rsidR="00F67B30" w:rsidRDefault="00F67B30" w:rsidP="00F67B30">
      <w:pPr>
        <w:pStyle w:val="NoSpacing"/>
      </w:pPr>
      <w:r>
        <w:tab/>
      </w:r>
      <w:r>
        <w:tab/>
        <w:t>(“The Register of Thomas Rotherham, Archbishop of York 1480-1500</w:t>
      </w:r>
    </w:p>
    <w:p w14:paraId="4E262FC6" w14:textId="77777777" w:rsidR="00F67B30" w:rsidRDefault="00F67B30" w:rsidP="00F67B30">
      <w:pPr>
        <w:pStyle w:val="NoSpacing"/>
        <w:ind w:left="720" w:firstLine="720"/>
      </w:pPr>
      <w:r>
        <w:t>vol.1” ed. Eric E.Barker, pub. The Canterbury and York Society, 1974, p.20)</w:t>
      </w:r>
    </w:p>
    <w:p w14:paraId="592095CE" w14:textId="38F3114D" w:rsidR="00FB6552" w:rsidRDefault="00FB6552" w:rsidP="00FB6552">
      <w:pPr>
        <w:pStyle w:val="NoSpacing"/>
      </w:pPr>
      <w:r>
        <w:t>29 Sep.</w:t>
      </w:r>
      <w:r>
        <w:tab/>
        <w:t>Probate of his Will.   (</w:t>
      </w:r>
      <w:r>
        <w:t>W.Y.R. p.150)</w:t>
      </w:r>
    </w:p>
    <w:p w14:paraId="2A03B10C" w14:textId="77777777" w:rsidR="00F67B30" w:rsidRDefault="00F67B30" w:rsidP="00F67B30">
      <w:pPr>
        <w:pStyle w:val="NoSpacing"/>
      </w:pPr>
    </w:p>
    <w:p w14:paraId="6AABE556" w14:textId="77777777" w:rsidR="00F67B30" w:rsidRDefault="00F67B30" w:rsidP="00F67B30">
      <w:pPr>
        <w:pStyle w:val="NoSpacing"/>
      </w:pPr>
    </w:p>
    <w:p w14:paraId="5F89F51F" w14:textId="77777777" w:rsidR="00F67B30" w:rsidRDefault="00F67B30" w:rsidP="00F67B30">
      <w:pPr>
        <w:pStyle w:val="NoSpacing"/>
      </w:pPr>
      <w:r>
        <w:t>26 April 2019</w:t>
      </w:r>
    </w:p>
    <w:p w14:paraId="6808D0CC" w14:textId="5FE57CD5" w:rsidR="00FB6552" w:rsidRDefault="00FB6552" w:rsidP="00F67B30">
      <w:pPr>
        <w:pStyle w:val="NoSpacing"/>
      </w:pPr>
      <w:r>
        <w:t xml:space="preserve"> 3 July 2023</w:t>
      </w:r>
    </w:p>
    <w:p w14:paraId="45B05910" w14:textId="77777777" w:rsidR="006B2F86" w:rsidRPr="00E71FC3" w:rsidRDefault="00FB6552" w:rsidP="00E71FC3">
      <w:pPr>
        <w:pStyle w:val="NoSpacing"/>
      </w:pPr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79A14A" w14:textId="77777777" w:rsidR="00F67B30" w:rsidRDefault="00F67B30" w:rsidP="00E71FC3">
      <w:pPr>
        <w:spacing w:after="0" w:line="240" w:lineRule="auto"/>
      </w:pPr>
      <w:r>
        <w:separator/>
      </w:r>
    </w:p>
  </w:endnote>
  <w:endnote w:type="continuationSeparator" w:id="0">
    <w:p w14:paraId="1D22E594" w14:textId="77777777" w:rsidR="00F67B30" w:rsidRDefault="00F67B3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4C13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58B5D" w14:textId="77777777" w:rsidR="00F67B30" w:rsidRDefault="00F67B30" w:rsidP="00E71FC3">
      <w:pPr>
        <w:spacing w:after="0" w:line="240" w:lineRule="auto"/>
      </w:pPr>
      <w:r>
        <w:separator/>
      </w:r>
    </w:p>
  </w:footnote>
  <w:footnote w:type="continuationSeparator" w:id="0">
    <w:p w14:paraId="2A43448E" w14:textId="77777777" w:rsidR="00F67B30" w:rsidRDefault="00F67B3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B30"/>
    <w:rsid w:val="001A7C09"/>
    <w:rsid w:val="00577BD5"/>
    <w:rsid w:val="00656CBA"/>
    <w:rsid w:val="006A1F77"/>
    <w:rsid w:val="00733BE7"/>
    <w:rsid w:val="00AB52E8"/>
    <w:rsid w:val="00B12264"/>
    <w:rsid w:val="00B16D3F"/>
    <w:rsid w:val="00BB41AC"/>
    <w:rsid w:val="00E71FC3"/>
    <w:rsid w:val="00EF4813"/>
    <w:rsid w:val="00F67B30"/>
    <w:rsid w:val="00FB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0DF62"/>
  <w15:chartTrackingRefBased/>
  <w15:docId w15:val="{AE3D317E-7B94-4494-8EB3-6603DC5C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2019-05-04T18:40:00Z</dcterms:created>
  <dcterms:modified xsi:type="dcterms:W3CDTF">2023-07-03T12:34:00Z</dcterms:modified>
</cp:coreProperties>
</file>